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543E7" w14:textId="77777777" w:rsidR="00226091" w:rsidRDefault="00226091" w:rsidP="002260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BAYE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019AC40C" w14:textId="77777777" w:rsidR="00226091" w:rsidRDefault="00226091" w:rsidP="002260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295FACA5" w14:textId="77777777" w:rsidR="00226091" w:rsidRDefault="00226091" w:rsidP="002260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6EF6D4" w14:textId="77777777" w:rsidR="00226091" w:rsidRDefault="00226091" w:rsidP="002260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0013E4" w14:textId="77777777" w:rsidR="00226091" w:rsidRDefault="00226091" w:rsidP="0022609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He served at sea under John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Skryvener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7008177F" w14:textId="77777777" w:rsidR="00226091" w:rsidRDefault="00226091" w:rsidP="00226091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m.10,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017A6524" w14:textId="77777777" w:rsidR="00226091" w:rsidRDefault="00226091" w:rsidP="00226091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4F86CF3F" w14:textId="77777777" w:rsidR="00226091" w:rsidRDefault="00226091" w:rsidP="002260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C9946F" w14:textId="77777777" w:rsidR="00226091" w:rsidRDefault="00226091" w:rsidP="002260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501E86" w14:textId="77777777" w:rsidR="00226091" w:rsidRDefault="00226091" w:rsidP="002260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December 2021</w:t>
      </w:r>
    </w:p>
    <w:p w14:paraId="5512977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6ACF2" w14:textId="77777777" w:rsidR="00226091" w:rsidRDefault="00226091" w:rsidP="009139A6">
      <w:r>
        <w:separator/>
      </w:r>
    </w:p>
  </w:endnote>
  <w:endnote w:type="continuationSeparator" w:id="0">
    <w:p w14:paraId="6EE650B7" w14:textId="77777777" w:rsidR="00226091" w:rsidRDefault="0022609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84E2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B872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102C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8C66F" w14:textId="77777777" w:rsidR="00226091" w:rsidRDefault="00226091" w:rsidP="009139A6">
      <w:r>
        <w:separator/>
      </w:r>
    </w:p>
  </w:footnote>
  <w:footnote w:type="continuationSeparator" w:id="0">
    <w:p w14:paraId="2CC53E7D" w14:textId="77777777" w:rsidR="00226091" w:rsidRDefault="0022609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01E9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8339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03B2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091"/>
    <w:rsid w:val="000666E0"/>
    <w:rsid w:val="00226091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26174"/>
  <w15:chartTrackingRefBased/>
  <w15:docId w15:val="{1ECB53A4-03D0-47E1-821A-C69919775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2022-01-18T16:27:00Z</dcterms:created>
  <dcterms:modified xsi:type="dcterms:W3CDTF">2022-01-18T16:28:00Z</dcterms:modified>
</cp:coreProperties>
</file>